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3C30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B33C30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C30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C30C" w14:textId="77777777" w:rsidR="00C44B8B" w:rsidRPr="0052681C" w:rsidRDefault="000D5819" w:rsidP="00EC033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202A_11</w:t>
            </w:r>
            <w:r w:rsidR="00EC0334">
              <w:rPr>
                <w:b/>
                <w:sz w:val="26"/>
                <w:szCs w:val="26"/>
              </w:rPr>
              <w:t>8</w:t>
            </w:r>
          </w:p>
        </w:tc>
      </w:tr>
      <w:tr w:rsidR="00C44B8B" w:rsidRPr="0052681C" w14:paraId="1B33C31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C30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C30F" w14:textId="77777777" w:rsidR="00C44B8B" w:rsidRPr="00EC0334" w:rsidRDefault="00EC033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2321108</w:t>
            </w:r>
          </w:p>
        </w:tc>
      </w:tr>
    </w:tbl>
    <w:p w14:paraId="1B33C31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B33C31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B33C31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B33C31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B33C31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B33C316" w14:textId="77777777" w:rsidR="00C44B8B" w:rsidRPr="0052681C" w:rsidRDefault="00C44B8B" w:rsidP="00C44B8B"/>
    <w:p w14:paraId="1B33C317" w14:textId="77777777" w:rsidR="00C44B8B" w:rsidRPr="0052681C" w:rsidRDefault="00C44B8B" w:rsidP="00C44B8B"/>
    <w:p w14:paraId="1B33C318" w14:textId="77777777" w:rsidR="00C44B8B" w:rsidRPr="0052681C" w:rsidRDefault="00C44B8B" w:rsidP="00C44B8B"/>
    <w:p w14:paraId="1B33C31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B33C31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B33C31B" w14:textId="77777777" w:rsidR="00612811" w:rsidRPr="00EC0334" w:rsidRDefault="006C61A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C0334" w:rsidRPr="00EC0334">
        <w:rPr>
          <w:b/>
          <w:sz w:val="26"/>
          <w:szCs w:val="26"/>
        </w:rPr>
        <w:t>Крюк КН-1</w:t>
      </w:r>
      <w:r w:rsidR="00EC0334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 w:rsidR="00F80C77">
        <w:rPr>
          <w:b/>
          <w:sz w:val="26"/>
          <w:szCs w:val="26"/>
        </w:rPr>
        <w:t xml:space="preserve">. </w:t>
      </w:r>
      <w:r w:rsidR="009C0389" w:rsidRPr="0052681C">
        <w:rPr>
          <w:b/>
          <w:sz w:val="26"/>
          <w:szCs w:val="26"/>
        </w:rPr>
        <w:t>Лот №</w:t>
      </w:r>
      <w:r w:rsidR="00AA670B" w:rsidRPr="00EC0334">
        <w:rPr>
          <w:b/>
          <w:sz w:val="26"/>
          <w:szCs w:val="26"/>
        </w:rPr>
        <w:t xml:space="preserve"> </w:t>
      </w:r>
      <w:r w:rsidR="00AA670B" w:rsidRPr="00F80C77">
        <w:rPr>
          <w:b/>
          <w:sz w:val="26"/>
          <w:szCs w:val="26"/>
          <w:u w:val="single"/>
        </w:rPr>
        <w:t>202</w:t>
      </w:r>
      <w:r w:rsidR="00AA670B" w:rsidRPr="00F80C77">
        <w:rPr>
          <w:b/>
          <w:sz w:val="26"/>
          <w:szCs w:val="26"/>
          <w:u w:val="single"/>
          <w:lang w:val="en-US"/>
        </w:rPr>
        <w:t>A</w:t>
      </w:r>
    </w:p>
    <w:p w14:paraId="1B33C31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B33C31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B33C31E" w14:textId="77777777" w:rsidR="00776FBF" w:rsidRPr="00A117BF" w:rsidRDefault="00641E44" w:rsidP="00C42371">
      <w:pPr>
        <w:tabs>
          <w:tab w:val="left" w:pos="1134"/>
        </w:tabs>
        <w:ind w:firstLine="709"/>
        <w:rPr>
          <w:sz w:val="24"/>
          <w:szCs w:val="24"/>
        </w:rPr>
      </w:pPr>
      <w:r w:rsidRPr="00A117BF">
        <w:rPr>
          <w:sz w:val="24"/>
          <w:szCs w:val="24"/>
        </w:rPr>
        <w:t xml:space="preserve">Технические требования, характеристики </w:t>
      </w:r>
      <w:r w:rsidR="00770408" w:rsidRPr="00A117BF">
        <w:rPr>
          <w:sz w:val="24"/>
          <w:szCs w:val="24"/>
        </w:rPr>
        <w:t>линейной арматуры и гасителей вибрации</w:t>
      </w:r>
      <w:r w:rsidR="004F4E9E" w:rsidRPr="00A117BF">
        <w:rPr>
          <w:sz w:val="24"/>
          <w:szCs w:val="24"/>
        </w:rPr>
        <w:t xml:space="preserve"> должны соответствовать </w:t>
      </w:r>
      <w:r w:rsidR="00776FBF" w:rsidRPr="00A117BF">
        <w:rPr>
          <w:sz w:val="24"/>
          <w:szCs w:val="24"/>
        </w:rPr>
        <w:t>параметрам ГОСТ 17783-72 «Крюки для изоляторов воздушных линий электропередачи напряжением до 1000</w:t>
      </w:r>
      <w:r w:rsidR="00C42371" w:rsidRPr="00A117BF">
        <w:rPr>
          <w:sz w:val="24"/>
          <w:szCs w:val="24"/>
        </w:rPr>
        <w:t xml:space="preserve"> </w:t>
      </w:r>
      <w:r w:rsidR="00776FBF" w:rsidRPr="00A117BF">
        <w:rPr>
          <w:sz w:val="24"/>
          <w:szCs w:val="24"/>
        </w:rPr>
        <w:t>В, воздушных линий связи и радиотрансляционных сетей».</w:t>
      </w:r>
    </w:p>
    <w:p w14:paraId="1B33C31F" w14:textId="77777777" w:rsidR="009E3455" w:rsidRDefault="009E3455" w:rsidP="009E3455">
      <w:pPr>
        <w:tabs>
          <w:tab w:val="left" w:pos="1134"/>
        </w:tabs>
        <w:ind w:firstLine="709"/>
        <w:rPr>
          <w:sz w:val="24"/>
          <w:szCs w:val="24"/>
        </w:rPr>
      </w:pPr>
    </w:p>
    <w:p w14:paraId="1B33C320" w14:textId="77777777" w:rsidR="00AD383A" w:rsidRDefault="003C1D0A" w:rsidP="00AD383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B33C356" wp14:editId="1B33C357">
            <wp:extent cx="4467225" cy="2966085"/>
            <wp:effectExtent l="0" t="0" r="9525" b="5715"/>
            <wp:docPr id="2" name="Рисунок 2" descr="&amp;kcy;&amp;ncy;-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kcy;&amp;ncy;-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618" cy="29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3C321" w14:textId="77777777" w:rsidR="00AD383A" w:rsidRDefault="00F80C77" w:rsidP="009E3455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Напряжение: 0,4 кВ;</w:t>
      </w:r>
    </w:p>
    <w:p w14:paraId="1B33C322" w14:textId="77777777" w:rsidR="00F80C77" w:rsidRDefault="00F80C77" w:rsidP="009E3455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Масса: 0,8 кг;</w:t>
      </w:r>
    </w:p>
    <w:p w14:paraId="1B33C323" w14:textId="77777777" w:rsidR="00F80C77" w:rsidRDefault="00F80C77" w:rsidP="009E3455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Назначение: </w:t>
      </w:r>
      <w:r w:rsidRPr="00F80C77">
        <w:rPr>
          <w:sz w:val="24"/>
          <w:szCs w:val="24"/>
        </w:rPr>
        <w:t>служат для крепления изоляторов ТФ-20 к деревянным опорам</w:t>
      </w:r>
      <w:r>
        <w:rPr>
          <w:sz w:val="24"/>
          <w:szCs w:val="24"/>
        </w:rPr>
        <w:t>.</w:t>
      </w:r>
    </w:p>
    <w:p w14:paraId="1B33C324" w14:textId="77777777" w:rsidR="00F80C77" w:rsidRPr="0052681C" w:rsidRDefault="00F80C77" w:rsidP="009E3455">
      <w:pPr>
        <w:tabs>
          <w:tab w:val="left" w:pos="1134"/>
        </w:tabs>
        <w:ind w:firstLine="709"/>
        <w:rPr>
          <w:sz w:val="24"/>
          <w:szCs w:val="24"/>
        </w:rPr>
      </w:pPr>
    </w:p>
    <w:p w14:paraId="1B33C32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B33C32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B33C327" w14:textId="77777777" w:rsidR="008213DD" w:rsidRPr="0052681C" w:rsidRDefault="008213DD" w:rsidP="008213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B33C32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33C32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33C32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B33C32B" w14:textId="77777777" w:rsidR="00F64720" w:rsidRPr="0052681C" w:rsidRDefault="00F80C77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</w:t>
      </w:r>
      <w:r w:rsidR="00F64720" w:rsidRPr="0052681C">
        <w:rPr>
          <w:sz w:val="24"/>
          <w:szCs w:val="24"/>
        </w:rPr>
        <w:t>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33C32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B33C32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B33C32E" w14:textId="76E1155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54456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1B33C32F" w14:textId="019CD38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77D13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B33C33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1B33C331" w14:textId="77777777" w:rsidR="00DE0C6D" w:rsidRPr="0052681C" w:rsidRDefault="00843900" w:rsidP="008213D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B33C33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B33C333" w14:textId="77777777" w:rsidR="009E3455" w:rsidRPr="009E3455" w:rsidRDefault="00D23D5D" w:rsidP="009E345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E3455">
        <w:rPr>
          <w:sz w:val="24"/>
          <w:szCs w:val="24"/>
        </w:rPr>
        <w:t>ГОСТ 17783-72</w:t>
      </w:r>
      <w:r w:rsidR="009E3455" w:rsidRPr="009E3455">
        <w:rPr>
          <w:sz w:val="24"/>
          <w:szCs w:val="24"/>
        </w:rPr>
        <w:t xml:space="preserve"> «Крюки для изоляторов воздушных линий электропередачи напряжением до 1000 В, воздушных линий связи и радиотрансляционных сетей»</w:t>
      </w:r>
      <w:r w:rsidR="00F80C77">
        <w:rPr>
          <w:sz w:val="24"/>
          <w:szCs w:val="24"/>
        </w:rPr>
        <w:t>;</w:t>
      </w:r>
    </w:p>
    <w:p w14:paraId="1B33C33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B33C33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B33C33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B33C33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B33C33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B33C33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B33C33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B33C33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B33C33C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F80C77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1B33C33D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33C33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B33C33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80C7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33C34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33C34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B33C34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B33C34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33C344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B33C34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B33C34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B33C34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B33C34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B33C34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B33C34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B33C34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B33C34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1B33C34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B33C3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B33C34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B33C35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33C351" w14:textId="77777777" w:rsidR="001D6900" w:rsidRPr="0052681C" w:rsidRDefault="001D6900" w:rsidP="00451C4D">
      <w:pPr>
        <w:rPr>
          <w:sz w:val="26"/>
          <w:szCs w:val="26"/>
        </w:rPr>
      </w:pPr>
    </w:p>
    <w:p w14:paraId="1B33C352" w14:textId="77777777" w:rsidR="004A2665" w:rsidRPr="0052681C" w:rsidRDefault="004A2665" w:rsidP="00451C4D">
      <w:pPr>
        <w:rPr>
          <w:sz w:val="26"/>
          <w:szCs w:val="26"/>
        </w:rPr>
      </w:pPr>
    </w:p>
    <w:p w14:paraId="1B33C35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B33C35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B33C35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3C35A" w14:textId="77777777" w:rsidR="00213039" w:rsidRDefault="00213039">
      <w:r>
        <w:separator/>
      </w:r>
    </w:p>
  </w:endnote>
  <w:endnote w:type="continuationSeparator" w:id="0">
    <w:p w14:paraId="1B33C35B" w14:textId="77777777" w:rsidR="00213039" w:rsidRDefault="0021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3C358" w14:textId="77777777" w:rsidR="00213039" w:rsidRDefault="00213039">
      <w:r>
        <w:separator/>
      </w:r>
    </w:p>
  </w:footnote>
  <w:footnote w:type="continuationSeparator" w:id="0">
    <w:p w14:paraId="1B33C359" w14:textId="77777777" w:rsidR="00213039" w:rsidRDefault="00213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3C35C" w14:textId="77777777" w:rsidR="00AD7048" w:rsidRDefault="0039069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B33C35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D5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819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4864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039"/>
    <w:rsid w:val="00213168"/>
    <w:rsid w:val="0021474F"/>
    <w:rsid w:val="002166E3"/>
    <w:rsid w:val="0022020E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691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1D0A"/>
    <w:rsid w:val="003C2B19"/>
    <w:rsid w:val="003C32E6"/>
    <w:rsid w:val="003C3957"/>
    <w:rsid w:val="003C47AC"/>
    <w:rsid w:val="003C67A5"/>
    <w:rsid w:val="003C71F7"/>
    <w:rsid w:val="003C7321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5EDA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91F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4C0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B4D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04CE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1A4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6FBF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3D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77D13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41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657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455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7BF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83A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45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32BF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2371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D3F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D5D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F1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77654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334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0C77"/>
    <w:rsid w:val="00F84073"/>
    <w:rsid w:val="00F84141"/>
    <w:rsid w:val="00F844B6"/>
    <w:rsid w:val="00F85820"/>
    <w:rsid w:val="00F85E2D"/>
    <w:rsid w:val="00F86F49"/>
    <w:rsid w:val="00F87C16"/>
    <w:rsid w:val="00F90AC6"/>
    <w:rsid w:val="00F9138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33C30A"/>
  <w15:docId w15:val="{7F32528A-05D8-4E68-BB15-D7B4F6E3B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37D0F-0EEE-4439-BDBE-BD13E2F984B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aeb3e8e0-784a-4348-b8a9-74d788c4fa5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464576B-2140-43E7-BFB0-F5831A5DB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AD51E-1465-40EB-807C-9683F468C7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06EE41-E67C-423B-8158-0150B5F27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</TotalTime>
  <Pages>4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13</cp:revision>
  <cp:lastPrinted>2010-09-30T14:29:00Z</cp:lastPrinted>
  <dcterms:created xsi:type="dcterms:W3CDTF">2015-07-24T12:13:00Z</dcterms:created>
  <dcterms:modified xsi:type="dcterms:W3CDTF">2015-09-02T12:09:00Z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